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525729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919"/>
      </w:tblGrid>
      <w:tr w:rsidR="00830C3B" w:rsidRPr="0091260B" w:rsidTr="007C6038">
        <w:trPr>
          <w:trHeight w:val="1039"/>
        </w:trPr>
        <w:tc>
          <w:tcPr>
            <w:tcW w:w="5919" w:type="dxa"/>
          </w:tcPr>
          <w:p w:rsidR="00830C3B" w:rsidRPr="0091260B" w:rsidRDefault="00DE6383" w:rsidP="004403A6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8C4E63">
              <w:rPr>
                <w:spacing w:val="1"/>
              </w:rPr>
              <w:t xml:space="preserve">обществу с ограниченной ответственностью </w:t>
            </w:r>
            <w:r w:rsidR="00251B91">
              <w:t>«</w:t>
            </w:r>
            <w:proofErr w:type="spellStart"/>
            <w:r w:rsidR="00251B91">
              <w:t>Промлайн</w:t>
            </w:r>
            <w:proofErr w:type="spellEnd"/>
            <w:r w:rsidR="00251B91">
              <w:t xml:space="preserve">»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0A5675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A5675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E07AC9">
        <w:t>5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E07AC9">
        <w:t>5</w:t>
      </w:r>
      <w:r w:rsidRPr="0091260B">
        <w:t>, руководствуясь Уставом города Новосибирска, ПОСТАНОВЛЯЮ:</w:t>
      </w:r>
    </w:p>
    <w:p w:rsidR="00251B91" w:rsidRDefault="00D25713" w:rsidP="00251B91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r w:rsidR="008C4E63">
        <w:rPr>
          <w:spacing w:val="1"/>
        </w:rPr>
        <w:t xml:space="preserve">обществу с ограниченной ответственностью </w:t>
      </w:r>
      <w:r w:rsidR="00251B91">
        <w:t>«</w:t>
      </w:r>
      <w:proofErr w:type="spellStart"/>
      <w:r w:rsidR="00251B91">
        <w:t>Промлайн</w:t>
      </w:r>
      <w:proofErr w:type="spellEnd"/>
      <w:r w:rsidR="00251B91">
        <w:t>» разрешение на условно разрешенный вид использования земельного участка в границах территории кад</w:t>
      </w:r>
      <w:r w:rsidR="00251B91">
        <w:t>а</w:t>
      </w:r>
      <w:r w:rsidR="00251B91">
        <w:t>стрового квартала</w:t>
      </w:r>
      <w:r w:rsidR="00251B91" w:rsidRPr="009112FE">
        <w:t xml:space="preserve"> </w:t>
      </w:r>
      <w:r w:rsidR="00251B91" w:rsidRPr="009B5DE9">
        <w:t>54:35:</w:t>
      </w:r>
      <w:r w:rsidR="00251B91">
        <w:t xml:space="preserve">032070 площадью 366 кв. м по адресу: </w:t>
      </w:r>
      <w:r w:rsidR="00251B91" w:rsidRPr="00C9620D">
        <w:t xml:space="preserve">Российская Федерация, Новосибирская область, </w:t>
      </w:r>
      <w:r w:rsidR="00251B91">
        <w:t xml:space="preserve">городской округ </w:t>
      </w:r>
      <w:r w:rsidR="00251B91" w:rsidRPr="00C9620D">
        <w:t>г</w:t>
      </w:r>
      <w:r w:rsidR="00251B91">
        <w:t>ород</w:t>
      </w:r>
      <w:r w:rsidR="00251B91" w:rsidRPr="00C9620D">
        <w:t xml:space="preserve"> Новосибирск</w:t>
      </w:r>
      <w:r w:rsidR="00251B91" w:rsidRPr="00D25E13">
        <w:t>,</w:t>
      </w:r>
      <w:r w:rsidR="00251B91">
        <w:t xml:space="preserve"> город Новосибирск, ул. Бестужева, </w:t>
      </w:r>
      <w:proofErr w:type="spellStart"/>
      <w:r w:rsidR="00251B91">
        <w:t>з</w:t>
      </w:r>
      <w:proofErr w:type="spellEnd"/>
      <w:r w:rsidR="00251B91">
        <w:t>/у 34/1 (з</w:t>
      </w:r>
      <w:r w:rsidR="00251B91" w:rsidRPr="00F84113">
        <w:t xml:space="preserve">она застройки индивидуальными жилыми домами (Ж-6)) </w:t>
      </w:r>
      <w:r w:rsidR="00251B91">
        <w:t xml:space="preserve">– «блокированная жилая </w:t>
      </w:r>
      <w:r w:rsidR="00251B91" w:rsidRPr="00F84113">
        <w:t>з</w:t>
      </w:r>
      <w:r w:rsidR="00251B91" w:rsidRPr="00F84113">
        <w:t>а</w:t>
      </w:r>
      <w:r w:rsidR="00251B91" w:rsidRPr="00F84113">
        <w:t>стройка</w:t>
      </w:r>
      <w:r w:rsidR="00251B91">
        <w:t xml:space="preserve"> </w:t>
      </w:r>
      <w:hyperlink r:id="rId8" w:history="1">
        <w:r w:rsidR="00251B91" w:rsidRPr="00F84113">
          <w:t>(2.3)</w:t>
        </w:r>
      </w:hyperlink>
      <w:r w:rsidR="00251B91">
        <w:t>».</w:t>
      </w:r>
    </w:p>
    <w:p w:rsidR="00FE2272" w:rsidRPr="0091260B" w:rsidRDefault="00645674" w:rsidP="00425E63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9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525729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79194F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45FE5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1B91"/>
    <w:rsid w:val="0025709B"/>
    <w:rsid w:val="00263AAC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83968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25729"/>
    <w:rsid w:val="0053273E"/>
    <w:rsid w:val="0053795F"/>
    <w:rsid w:val="005379B5"/>
    <w:rsid w:val="00551931"/>
    <w:rsid w:val="0055352B"/>
    <w:rsid w:val="005569A5"/>
    <w:rsid w:val="00556D6E"/>
    <w:rsid w:val="00565E80"/>
    <w:rsid w:val="00572959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4E63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3244"/>
    <w:rsid w:val="00B04E13"/>
    <w:rsid w:val="00B14FF5"/>
    <w:rsid w:val="00B16FBC"/>
    <w:rsid w:val="00B221A9"/>
    <w:rsid w:val="00B24DD3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D5CA8"/>
    <w:rsid w:val="00BE3258"/>
    <w:rsid w:val="00BF352A"/>
    <w:rsid w:val="00C011B3"/>
    <w:rsid w:val="00C0304E"/>
    <w:rsid w:val="00C032F1"/>
    <w:rsid w:val="00C072CA"/>
    <w:rsid w:val="00C137C1"/>
    <w:rsid w:val="00C14668"/>
    <w:rsid w:val="00C14D1A"/>
    <w:rsid w:val="00C179B5"/>
    <w:rsid w:val="00C21C93"/>
    <w:rsid w:val="00C241FB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4722&amp;dst=10009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BB5FBD-3B2C-4759-A9B6-6B086F87F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69</TotalTime>
  <Pages>1</Pages>
  <Words>204</Words>
  <Characters>1736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59</cp:revision>
  <cp:lastPrinted>2020-02-25T03:17:00Z</cp:lastPrinted>
  <dcterms:created xsi:type="dcterms:W3CDTF">2023-05-10T04:37:00Z</dcterms:created>
  <dcterms:modified xsi:type="dcterms:W3CDTF">2025-09-22T02:04:00Z</dcterms:modified>
</cp:coreProperties>
</file>